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962" w:rsidRDefault="00F36962" w:rsidP="0007147E">
      <w:pPr>
        <w:jc w:val="right"/>
        <w:rPr>
          <w:rFonts w:ascii="Arial" w:hAnsi="Arial" w:cs="Arial"/>
          <w:b/>
          <w:sz w:val="18"/>
          <w:szCs w:val="18"/>
          <w:u w:val="single"/>
        </w:rPr>
      </w:pPr>
      <w:bookmarkStart w:id="0" w:name="_GoBack"/>
      <w:bookmarkEnd w:id="0"/>
      <w:r w:rsidRPr="0007147E">
        <w:rPr>
          <w:rFonts w:ascii="Arial" w:hAnsi="Arial" w:cs="Arial"/>
          <w:b/>
          <w:noProof/>
          <w:sz w:val="18"/>
          <w:szCs w:val="18"/>
          <w:u w:val="single"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4721860</wp:posOffset>
            </wp:positionH>
            <wp:positionV relativeFrom="paragraph">
              <wp:posOffset>-26670</wp:posOffset>
            </wp:positionV>
            <wp:extent cx="694800" cy="723600"/>
            <wp:effectExtent l="0" t="0" r="0" b="635"/>
            <wp:wrapNone/>
            <wp:docPr id="5" name="Image 5" descr="C:\Users\lbouchon\AppData\Local\Microsoft\Windows\Temporary Internet Files\Content.Outlook\QWJC74Z3\LOGO_MOIS_E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bouchon\AppData\Local\Microsoft\Windows\Temporary Internet Files\Content.Outlook\QWJC74Z3\LOGO_MOIS_ES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00" cy="72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18"/>
          <w:szCs w:val="18"/>
          <w:u w:val="single"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2176145</wp:posOffset>
            </wp:positionH>
            <wp:positionV relativeFrom="paragraph">
              <wp:posOffset>161414</wp:posOffset>
            </wp:positionV>
            <wp:extent cx="1234800" cy="511200"/>
            <wp:effectExtent l="0" t="0" r="3810" b="3175"/>
            <wp:wrapNone/>
            <wp:docPr id="3" name="Image 3" descr="CD57_LOGO_QUAD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D57_LOGO_QUADR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800" cy="5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6962" w:rsidRDefault="00F36962" w:rsidP="0007147E">
      <w:pPr>
        <w:jc w:val="right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noProof/>
          <w:sz w:val="18"/>
          <w:szCs w:val="18"/>
          <w:u w:val="single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8255</wp:posOffset>
            </wp:positionV>
            <wp:extent cx="1111885" cy="424180"/>
            <wp:effectExtent l="0" t="0" r="0" b="0"/>
            <wp:wrapNone/>
            <wp:docPr id="2" name="Image 2" descr="CRESS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RESS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951" w:rsidRDefault="00E85951" w:rsidP="0007147E">
      <w:pPr>
        <w:jc w:val="right"/>
        <w:rPr>
          <w:rFonts w:ascii="Arial" w:hAnsi="Arial" w:cs="Arial"/>
          <w:b/>
          <w:sz w:val="18"/>
          <w:szCs w:val="18"/>
          <w:u w:val="single"/>
        </w:rPr>
      </w:pPr>
    </w:p>
    <w:p w:rsidR="00E85951" w:rsidRPr="00E85951" w:rsidRDefault="00E85951" w:rsidP="00E85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18"/>
          <w:szCs w:val="18"/>
        </w:rPr>
      </w:pPr>
      <w:r w:rsidRPr="00E85951">
        <w:rPr>
          <w:rFonts w:ascii="Arial" w:hAnsi="Arial" w:cs="Arial"/>
          <w:b/>
          <w:sz w:val="18"/>
          <w:szCs w:val="18"/>
        </w:rPr>
        <w:t>Forum territorial de l’emploi dans l’Economie Sociale et Solidaire</w:t>
      </w:r>
    </w:p>
    <w:p w:rsidR="00E85951" w:rsidRPr="00E85951" w:rsidRDefault="00E85951" w:rsidP="00E85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18"/>
          <w:szCs w:val="18"/>
        </w:rPr>
      </w:pPr>
      <w:r w:rsidRPr="00E85951">
        <w:rPr>
          <w:rFonts w:ascii="Arial" w:hAnsi="Arial" w:cs="Arial"/>
          <w:b/>
          <w:sz w:val="18"/>
          <w:szCs w:val="18"/>
        </w:rPr>
        <w:t xml:space="preserve">Jeudi 15 novembre 2018 de 9 heures à 13 heures </w:t>
      </w:r>
    </w:p>
    <w:p w:rsidR="00E85951" w:rsidRDefault="00E85951" w:rsidP="00E85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18"/>
          <w:szCs w:val="18"/>
        </w:rPr>
      </w:pPr>
      <w:r w:rsidRPr="00E85951">
        <w:rPr>
          <w:rFonts w:ascii="Arial" w:hAnsi="Arial" w:cs="Arial"/>
          <w:b/>
          <w:sz w:val="18"/>
          <w:szCs w:val="18"/>
        </w:rPr>
        <w:t>Illange – Salle polyvalente (Centre Commercial)</w:t>
      </w:r>
    </w:p>
    <w:p w:rsidR="00944950" w:rsidRDefault="00944950" w:rsidP="00E85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Bulletin à retourner à </w:t>
      </w:r>
      <w:hyperlink r:id="rId9" w:history="1">
        <w:r w:rsidRPr="009E3DC3">
          <w:rPr>
            <w:rStyle w:val="Lienhypertexte"/>
            <w:rFonts w:ascii="Arial" w:hAnsi="Arial" w:cs="Arial"/>
            <w:b/>
            <w:sz w:val="18"/>
            <w:szCs w:val="18"/>
          </w:rPr>
          <w:t>alexandra.blond@moselle.fr</w:t>
        </w:r>
      </w:hyperlink>
    </w:p>
    <w:p w:rsidR="00784D2D" w:rsidRPr="00812CB3" w:rsidRDefault="00812CB3" w:rsidP="00E85951">
      <w:pPr>
        <w:pBdr>
          <w:bottom w:val="single" w:sz="4" w:space="1" w:color="auto"/>
        </w:pBd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b/>
          <w:sz w:val="18"/>
          <w:szCs w:val="18"/>
          <w:u w:val="single"/>
        </w:rPr>
        <w:t>Votre s</w:t>
      </w:r>
      <w:r w:rsidR="005E7362" w:rsidRPr="00812CB3">
        <w:rPr>
          <w:rFonts w:ascii="Arial" w:hAnsi="Arial" w:cs="Arial"/>
          <w:b/>
          <w:sz w:val="18"/>
          <w:szCs w:val="18"/>
          <w:u w:val="single"/>
        </w:rPr>
        <w:t>tructure</w:t>
      </w:r>
      <w:r w:rsidR="005E7362" w:rsidRPr="00812CB3">
        <w:rPr>
          <w:rFonts w:ascii="Arial" w:hAnsi="Arial" w:cs="Arial"/>
          <w:sz w:val="18"/>
          <w:szCs w:val="18"/>
        </w:rPr>
        <w:t xml:space="preserve"> : </w:t>
      </w:r>
    </w:p>
    <w:p w:rsidR="005E7362" w:rsidRPr="00812CB3" w:rsidRDefault="005E7362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Nom de la structure : </w:t>
      </w:r>
    </w:p>
    <w:p w:rsidR="005E7362" w:rsidRPr="00812CB3" w:rsidRDefault="005E7362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Adresse de la structure : </w:t>
      </w:r>
    </w:p>
    <w:p w:rsidR="005E7362" w:rsidRPr="00812CB3" w:rsidRDefault="005E7362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CP : </w:t>
      </w:r>
    </w:p>
    <w:p w:rsidR="005E7362" w:rsidRPr="00812CB3" w:rsidRDefault="005E7362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Ville : </w:t>
      </w:r>
    </w:p>
    <w:p w:rsidR="005E7362" w:rsidRPr="00812CB3" w:rsidRDefault="005E7362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Activité de la structure : </w:t>
      </w:r>
    </w:p>
    <w:p w:rsidR="005E7362" w:rsidRPr="00812CB3" w:rsidRDefault="005E7362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Statut juridique de la structure : </w:t>
      </w:r>
    </w:p>
    <w:p w:rsidR="005E7362" w:rsidRPr="00812CB3" w:rsidRDefault="005E7362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Type de structure, le cas échéant (ESAT, AI, ACI, EI, ETTI, ESAT, ESUS, RQ) : </w:t>
      </w:r>
    </w:p>
    <w:p w:rsidR="009A656A" w:rsidRPr="00812CB3" w:rsidRDefault="009A656A">
      <w:pPr>
        <w:rPr>
          <w:rFonts w:ascii="Arial" w:hAnsi="Arial" w:cs="Arial"/>
          <w:sz w:val="18"/>
          <w:szCs w:val="18"/>
        </w:rPr>
      </w:pPr>
    </w:p>
    <w:p w:rsidR="009A656A" w:rsidRPr="00812CB3" w:rsidRDefault="009A656A" w:rsidP="00E85951">
      <w:pPr>
        <w:pBdr>
          <w:bottom w:val="single" w:sz="4" w:space="1" w:color="auto"/>
        </w:pBdr>
        <w:rPr>
          <w:rFonts w:ascii="Arial" w:hAnsi="Arial" w:cs="Arial"/>
          <w:b/>
          <w:sz w:val="18"/>
          <w:szCs w:val="18"/>
        </w:rPr>
      </w:pPr>
      <w:r w:rsidRPr="00812CB3">
        <w:rPr>
          <w:rFonts w:ascii="Arial" w:hAnsi="Arial" w:cs="Arial"/>
          <w:b/>
          <w:sz w:val="18"/>
          <w:szCs w:val="18"/>
          <w:u w:val="single"/>
        </w:rPr>
        <w:t>Votre participation</w:t>
      </w:r>
      <w:r w:rsidRPr="00812CB3">
        <w:rPr>
          <w:rFonts w:ascii="Arial" w:hAnsi="Arial" w:cs="Arial"/>
          <w:b/>
          <w:sz w:val="18"/>
          <w:szCs w:val="18"/>
        </w:rPr>
        <w:t xml:space="preserve"> : </w:t>
      </w:r>
    </w:p>
    <w:p w:rsidR="009A656A" w:rsidRPr="00812CB3" w:rsidRDefault="009A656A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Dans quelle catégorie d’exposant souhaitez-vous être ? : </w:t>
      </w:r>
    </w:p>
    <w:p w:rsidR="009A656A" w:rsidRPr="00812CB3" w:rsidRDefault="009A656A">
      <w:pPr>
        <w:rPr>
          <w:rFonts w:ascii="Arial" w:hAnsi="Arial" w:cs="Arial"/>
          <w:color w:val="0070C0"/>
          <w:sz w:val="18"/>
          <w:szCs w:val="18"/>
        </w:rPr>
      </w:pPr>
      <w:r w:rsidRPr="00812CB3">
        <w:rPr>
          <w:rFonts w:ascii="Arial" w:hAnsi="Arial" w:cs="Arial"/>
          <w:color w:val="0070C0"/>
          <w:sz w:val="18"/>
          <w:szCs w:val="18"/>
        </w:rPr>
        <w:t>□</w:t>
      </w:r>
      <w:r w:rsidRPr="00812CB3">
        <w:rPr>
          <w:rFonts w:ascii="Arial" w:hAnsi="Arial" w:cs="Arial"/>
          <w:sz w:val="18"/>
          <w:szCs w:val="18"/>
        </w:rPr>
        <w:t xml:space="preserve"> </w:t>
      </w:r>
      <w:r w:rsidRPr="00812CB3">
        <w:rPr>
          <w:rFonts w:ascii="Arial" w:hAnsi="Arial" w:cs="Arial"/>
          <w:b/>
          <w:color w:val="0070C0"/>
          <w:sz w:val="18"/>
          <w:szCs w:val="18"/>
        </w:rPr>
        <w:t xml:space="preserve">recrutement </w:t>
      </w:r>
    </w:p>
    <w:p w:rsidR="009A656A" w:rsidRPr="00812CB3" w:rsidRDefault="009A656A">
      <w:pPr>
        <w:rPr>
          <w:rFonts w:ascii="Arial" w:hAnsi="Arial" w:cs="Arial"/>
          <w:i/>
          <w:color w:val="0070C0"/>
          <w:sz w:val="18"/>
          <w:szCs w:val="18"/>
        </w:rPr>
      </w:pPr>
      <w:r w:rsidRPr="00812CB3">
        <w:rPr>
          <w:rFonts w:ascii="Arial" w:hAnsi="Arial" w:cs="Arial"/>
          <w:i/>
          <w:color w:val="0070C0"/>
          <w:sz w:val="18"/>
          <w:szCs w:val="18"/>
        </w:rPr>
        <w:t xml:space="preserve">Métiers proposés / Besoins en recrutement : </w:t>
      </w:r>
    </w:p>
    <w:p w:rsidR="00260257" w:rsidRDefault="00260257">
      <w:pPr>
        <w:rPr>
          <w:rFonts w:ascii="Arial" w:hAnsi="Arial" w:cs="Arial"/>
          <w:i/>
          <w:color w:val="0070C0"/>
          <w:sz w:val="18"/>
          <w:szCs w:val="18"/>
        </w:rPr>
      </w:pPr>
      <w:r>
        <w:rPr>
          <w:rFonts w:ascii="Arial" w:hAnsi="Arial" w:cs="Arial"/>
          <w:i/>
          <w:color w:val="0070C0"/>
          <w:sz w:val="18"/>
          <w:szCs w:val="18"/>
        </w:rPr>
        <w:t xml:space="preserve">Nombre d’emplois à pourvoir : </w:t>
      </w:r>
    </w:p>
    <w:p w:rsidR="009A656A" w:rsidRPr="00812CB3" w:rsidRDefault="009A656A">
      <w:pPr>
        <w:rPr>
          <w:rFonts w:ascii="Arial" w:hAnsi="Arial" w:cs="Arial"/>
          <w:i/>
          <w:color w:val="0070C0"/>
          <w:sz w:val="18"/>
          <w:szCs w:val="18"/>
        </w:rPr>
      </w:pPr>
      <w:r w:rsidRPr="00812CB3">
        <w:rPr>
          <w:rFonts w:ascii="Arial" w:hAnsi="Arial" w:cs="Arial"/>
          <w:i/>
          <w:color w:val="0070C0"/>
          <w:sz w:val="18"/>
          <w:szCs w:val="18"/>
        </w:rPr>
        <w:t xml:space="preserve">Offres (emplois, stages, alternance, …) :  </w:t>
      </w:r>
    </w:p>
    <w:p w:rsidR="00812CB3" w:rsidRPr="00812CB3" w:rsidRDefault="00812CB3">
      <w:pPr>
        <w:rPr>
          <w:rFonts w:ascii="Arial" w:hAnsi="Arial" w:cs="Arial"/>
          <w:i/>
          <w:sz w:val="18"/>
          <w:szCs w:val="18"/>
        </w:rPr>
      </w:pPr>
    </w:p>
    <w:p w:rsidR="009A656A" w:rsidRPr="00812CB3" w:rsidRDefault="009A656A" w:rsidP="009A656A">
      <w:pPr>
        <w:rPr>
          <w:rFonts w:ascii="Arial" w:hAnsi="Arial" w:cs="Arial"/>
          <w:color w:val="00B050"/>
          <w:sz w:val="18"/>
          <w:szCs w:val="18"/>
        </w:rPr>
      </w:pPr>
      <w:r w:rsidRPr="00812CB3">
        <w:rPr>
          <w:rFonts w:ascii="Arial" w:hAnsi="Arial" w:cs="Arial"/>
          <w:color w:val="00B050"/>
          <w:sz w:val="18"/>
          <w:szCs w:val="18"/>
        </w:rPr>
        <w:t>□</w:t>
      </w:r>
      <w:r w:rsidRPr="00812CB3">
        <w:rPr>
          <w:rFonts w:ascii="Arial" w:hAnsi="Arial" w:cs="Arial"/>
          <w:sz w:val="18"/>
          <w:szCs w:val="18"/>
        </w:rPr>
        <w:t xml:space="preserve"> </w:t>
      </w:r>
      <w:r w:rsidRPr="00812CB3">
        <w:rPr>
          <w:rFonts w:ascii="Arial" w:hAnsi="Arial" w:cs="Arial"/>
          <w:b/>
          <w:color w:val="00B050"/>
          <w:sz w:val="18"/>
          <w:szCs w:val="18"/>
        </w:rPr>
        <w:t>formation et accompagnement dans l’emploi</w:t>
      </w:r>
      <w:r w:rsidRPr="00812CB3">
        <w:rPr>
          <w:rFonts w:ascii="Arial" w:hAnsi="Arial" w:cs="Arial"/>
          <w:color w:val="00B050"/>
          <w:sz w:val="18"/>
          <w:szCs w:val="18"/>
        </w:rPr>
        <w:t xml:space="preserve"> </w:t>
      </w:r>
    </w:p>
    <w:p w:rsidR="009A656A" w:rsidRPr="00812CB3" w:rsidRDefault="009A656A" w:rsidP="009A656A">
      <w:pPr>
        <w:rPr>
          <w:rFonts w:ascii="Arial" w:hAnsi="Arial" w:cs="Arial"/>
          <w:color w:val="00B050"/>
          <w:sz w:val="18"/>
          <w:szCs w:val="18"/>
        </w:rPr>
      </w:pPr>
      <w:r w:rsidRPr="00812CB3">
        <w:rPr>
          <w:rFonts w:ascii="Arial" w:hAnsi="Arial" w:cs="Arial"/>
          <w:color w:val="00B050"/>
          <w:sz w:val="18"/>
          <w:szCs w:val="18"/>
        </w:rPr>
        <w:t xml:space="preserve">□ </w:t>
      </w:r>
      <w:r w:rsidRPr="00812CB3">
        <w:rPr>
          <w:rFonts w:ascii="Arial" w:hAnsi="Arial" w:cs="Arial"/>
          <w:b/>
          <w:color w:val="00B050"/>
          <w:sz w:val="18"/>
          <w:szCs w:val="18"/>
        </w:rPr>
        <w:t>entrepreneuriat dans l’ESS</w:t>
      </w:r>
    </w:p>
    <w:p w:rsidR="005E7362" w:rsidRPr="00812CB3" w:rsidRDefault="005E7362">
      <w:pPr>
        <w:rPr>
          <w:rFonts w:ascii="Arial" w:hAnsi="Arial" w:cs="Arial"/>
          <w:i/>
          <w:sz w:val="18"/>
          <w:szCs w:val="18"/>
        </w:rPr>
      </w:pPr>
    </w:p>
    <w:p w:rsidR="009A656A" w:rsidRPr="00812CB3" w:rsidRDefault="00812CB3">
      <w:pPr>
        <w:rPr>
          <w:rFonts w:ascii="Arial" w:hAnsi="Arial" w:cs="Arial"/>
          <w:i/>
          <w:color w:val="00B050"/>
          <w:sz w:val="18"/>
          <w:szCs w:val="18"/>
        </w:rPr>
      </w:pPr>
      <w:r w:rsidRPr="00812CB3">
        <w:rPr>
          <w:rFonts w:ascii="Arial" w:hAnsi="Arial" w:cs="Arial"/>
          <w:i/>
          <w:color w:val="00B050"/>
          <w:sz w:val="18"/>
          <w:szCs w:val="18"/>
        </w:rPr>
        <w:t xml:space="preserve">Services proposés : </w:t>
      </w:r>
    </w:p>
    <w:p w:rsidR="00812CB3" w:rsidRPr="00812CB3" w:rsidRDefault="00812CB3">
      <w:pPr>
        <w:rPr>
          <w:rFonts w:ascii="Arial" w:hAnsi="Arial" w:cs="Arial"/>
          <w:i/>
          <w:color w:val="00B050"/>
          <w:sz w:val="18"/>
          <w:szCs w:val="18"/>
        </w:rPr>
      </w:pPr>
    </w:p>
    <w:p w:rsidR="00812CB3" w:rsidRPr="00812CB3" w:rsidRDefault="00812CB3" w:rsidP="00E85951">
      <w:pPr>
        <w:pBdr>
          <w:bottom w:val="single" w:sz="4" w:space="1" w:color="auto"/>
        </w:pBdr>
        <w:rPr>
          <w:rFonts w:ascii="Arial" w:hAnsi="Arial" w:cs="Arial"/>
          <w:b/>
          <w:sz w:val="18"/>
          <w:szCs w:val="18"/>
        </w:rPr>
      </w:pPr>
      <w:r w:rsidRPr="00812CB3">
        <w:rPr>
          <w:rFonts w:ascii="Arial" w:hAnsi="Arial" w:cs="Arial"/>
          <w:b/>
          <w:sz w:val="18"/>
          <w:szCs w:val="18"/>
          <w:u w:val="single"/>
        </w:rPr>
        <w:t>Les personnes présentes sur le stand</w:t>
      </w:r>
      <w:r w:rsidRPr="00812CB3">
        <w:rPr>
          <w:rFonts w:ascii="Arial" w:hAnsi="Arial" w:cs="Arial"/>
          <w:b/>
          <w:sz w:val="18"/>
          <w:szCs w:val="18"/>
        </w:rPr>
        <w:t xml:space="preserve"> : </w:t>
      </w:r>
    </w:p>
    <w:p w:rsidR="00812CB3" w:rsidRPr="00812CB3" w:rsidRDefault="00812CB3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Personne 1 </w:t>
      </w:r>
    </w:p>
    <w:p w:rsidR="00812CB3" w:rsidRPr="00812CB3" w:rsidRDefault="00812CB3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Nom : </w:t>
      </w:r>
    </w:p>
    <w:p w:rsidR="00812CB3" w:rsidRPr="00812CB3" w:rsidRDefault="00812CB3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Prénom : </w:t>
      </w:r>
    </w:p>
    <w:p w:rsidR="00812CB3" w:rsidRPr="00812CB3" w:rsidRDefault="00812CB3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Fonction : </w:t>
      </w:r>
    </w:p>
    <w:p w:rsidR="00812CB3" w:rsidRPr="00812CB3" w:rsidRDefault="00812CB3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Téléphone : </w:t>
      </w:r>
    </w:p>
    <w:p w:rsidR="00812CB3" w:rsidRPr="00812CB3" w:rsidRDefault="00812CB3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Mail : </w:t>
      </w:r>
    </w:p>
    <w:p w:rsidR="00812CB3" w:rsidRPr="00812CB3" w:rsidRDefault="00812CB3">
      <w:pPr>
        <w:rPr>
          <w:rFonts w:ascii="Arial" w:hAnsi="Arial" w:cs="Arial"/>
          <w:sz w:val="18"/>
          <w:szCs w:val="18"/>
        </w:rPr>
      </w:pPr>
    </w:p>
    <w:p w:rsidR="00812CB3" w:rsidRPr="00812CB3" w:rsidRDefault="00812CB3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Personne 2 </w:t>
      </w:r>
    </w:p>
    <w:p w:rsidR="00812CB3" w:rsidRPr="00812CB3" w:rsidRDefault="00812CB3" w:rsidP="00812CB3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Nom : </w:t>
      </w:r>
    </w:p>
    <w:p w:rsidR="00812CB3" w:rsidRPr="00812CB3" w:rsidRDefault="00812CB3" w:rsidP="00812CB3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Prénom : </w:t>
      </w:r>
    </w:p>
    <w:p w:rsidR="00812CB3" w:rsidRPr="00812CB3" w:rsidRDefault="00812CB3" w:rsidP="00812CB3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Fonction : </w:t>
      </w:r>
    </w:p>
    <w:p w:rsidR="00812CB3" w:rsidRPr="00812CB3" w:rsidRDefault="00812CB3" w:rsidP="00812CB3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Téléphone : </w:t>
      </w:r>
    </w:p>
    <w:p w:rsidR="00944950" w:rsidRPr="00812CB3" w:rsidRDefault="00812CB3" w:rsidP="00944950">
      <w:pPr>
        <w:rPr>
          <w:rFonts w:ascii="Arial" w:hAnsi="Arial" w:cs="Arial"/>
          <w:sz w:val="18"/>
          <w:szCs w:val="18"/>
        </w:rPr>
      </w:pPr>
      <w:r w:rsidRPr="00812CB3">
        <w:rPr>
          <w:rFonts w:ascii="Arial" w:hAnsi="Arial" w:cs="Arial"/>
          <w:sz w:val="18"/>
          <w:szCs w:val="18"/>
        </w:rPr>
        <w:t xml:space="preserve">Mail : </w:t>
      </w:r>
    </w:p>
    <w:sectPr w:rsidR="00944950" w:rsidRPr="00812CB3" w:rsidSect="00944950">
      <w:pgSz w:w="11906" w:h="16838" w:code="9"/>
      <w:pgMar w:top="284" w:right="1418" w:bottom="24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263" w:rsidRDefault="00F84263" w:rsidP="00944950">
      <w:pPr>
        <w:spacing w:after="0" w:line="240" w:lineRule="auto"/>
      </w:pPr>
      <w:r>
        <w:separator/>
      </w:r>
    </w:p>
  </w:endnote>
  <w:endnote w:type="continuationSeparator" w:id="0">
    <w:p w:rsidR="00F84263" w:rsidRDefault="00F84263" w:rsidP="00944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263" w:rsidRDefault="00F84263" w:rsidP="00944950">
      <w:pPr>
        <w:spacing w:after="0" w:line="240" w:lineRule="auto"/>
      </w:pPr>
      <w:r>
        <w:separator/>
      </w:r>
    </w:p>
  </w:footnote>
  <w:footnote w:type="continuationSeparator" w:id="0">
    <w:p w:rsidR="00F84263" w:rsidRDefault="00F84263" w:rsidP="009449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98B"/>
    <w:rsid w:val="0007147E"/>
    <w:rsid w:val="00260257"/>
    <w:rsid w:val="005D698B"/>
    <w:rsid w:val="005E7362"/>
    <w:rsid w:val="006318F9"/>
    <w:rsid w:val="00784D2D"/>
    <w:rsid w:val="00812CB3"/>
    <w:rsid w:val="00944950"/>
    <w:rsid w:val="009A656A"/>
    <w:rsid w:val="00A25BB3"/>
    <w:rsid w:val="00E85951"/>
    <w:rsid w:val="00F36962"/>
    <w:rsid w:val="00F8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22151-2D81-4D0D-B28A-CA2834A7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6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6962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944950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44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4950"/>
  </w:style>
  <w:style w:type="paragraph" w:styleId="Pieddepage">
    <w:name w:val="footer"/>
    <w:basedOn w:val="Normal"/>
    <w:link w:val="PieddepageCar"/>
    <w:uiPriority w:val="99"/>
    <w:unhideWhenUsed/>
    <w:rsid w:val="00944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4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alexandra.blond@mosel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83C96230.dotm</Template>
  <TotalTime>0</TotalTime>
  <Pages>1</Pages>
  <Words>150</Words>
  <Characters>826</Characters>
  <Application>Microsoft Office Word</Application>
  <DocSecurity>4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CG57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BOUCHON, Laurence</dc:creator>
  <cp:keywords/>
  <dc:description/>
  <cp:lastModifiedBy>BOUCHON, Laurence</cp:lastModifiedBy>
  <cp:revision>2</cp:revision>
  <cp:lastPrinted>2018-09-07T07:40:00Z</cp:lastPrinted>
  <dcterms:created xsi:type="dcterms:W3CDTF">2018-09-07T07:54:00Z</dcterms:created>
  <dcterms:modified xsi:type="dcterms:W3CDTF">2018-09-07T07:54:00Z</dcterms:modified>
</cp:coreProperties>
</file>